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17CF0" w14:textId="77777777" w:rsidR="00DA1BD3" w:rsidRDefault="00DA1BD3" w:rsidP="00DA1B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WHITE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772EF9B" w14:textId="77777777" w:rsidR="00DA1BD3" w:rsidRDefault="00DA1BD3" w:rsidP="00DA1B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5F0725" w14:textId="77777777" w:rsidR="00DA1BD3" w:rsidRDefault="00DA1BD3" w:rsidP="00DA1B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A1D767" w14:textId="77777777" w:rsidR="00DA1BD3" w:rsidRDefault="00DA1BD3" w:rsidP="00DA1B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York into lands of</w:t>
      </w:r>
    </w:p>
    <w:p w14:paraId="1AD176C4" w14:textId="77777777" w:rsidR="00DA1BD3" w:rsidRDefault="00DA1BD3" w:rsidP="00DA1B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Sir William Hastings(q.v.).</w:t>
      </w:r>
    </w:p>
    <w:p w14:paraId="70C609B4" w14:textId="77777777" w:rsidR="00DA1BD3" w:rsidRDefault="00DA1BD3" w:rsidP="00DA1BD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86F29AF" w14:textId="77777777" w:rsidR="00DA1BD3" w:rsidRDefault="00DA1BD3" w:rsidP="00DA1BD3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p.11)</w:t>
      </w:r>
    </w:p>
    <w:p w14:paraId="5B9F22F9" w14:textId="77777777" w:rsidR="00DA1BD3" w:rsidRDefault="00DA1BD3" w:rsidP="00DA1BD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30D82CD" w14:textId="77777777" w:rsidR="00DA1BD3" w:rsidRDefault="00DA1BD3" w:rsidP="00DA1BD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85FABDE" w14:textId="77777777" w:rsidR="00DA1BD3" w:rsidRPr="00946951" w:rsidRDefault="00DA1BD3" w:rsidP="00DA1B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 July 2021</w:t>
      </w:r>
    </w:p>
    <w:p w14:paraId="27029B16" w14:textId="495142BC" w:rsidR="00BA00AB" w:rsidRPr="00DA1BD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A1B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1149D6" w14:textId="77777777" w:rsidR="00DA1BD3" w:rsidRDefault="00DA1BD3" w:rsidP="009139A6">
      <w:r>
        <w:separator/>
      </w:r>
    </w:p>
  </w:endnote>
  <w:endnote w:type="continuationSeparator" w:id="0">
    <w:p w14:paraId="2EC89897" w14:textId="77777777" w:rsidR="00DA1BD3" w:rsidRDefault="00DA1B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D84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2984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40A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04579C" w14:textId="77777777" w:rsidR="00DA1BD3" w:rsidRDefault="00DA1BD3" w:rsidP="009139A6">
      <w:r>
        <w:separator/>
      </w:r>
    </w:p>
  </w:footnote>
  <w:footnote w:type="continuationSeparator" w:id="0">
    <w:p w14:paraId="723B37C0" w14:textId="77777777" w:rsidR="00DA1BD3" w:rsidRDefault="00DA1B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48F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54D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0A5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BD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A1BD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21AF2"/>
  <w15:chartTrackingRefBased/>
  <w15:docId w15:val="{DE2B89B3-1AD8-4A4C-B70B-6CD00FE36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2021-07-15T20:54:00Z</dcterms:created>
  <dcterms:modified xsi:type="dcterms:W3CDTF">2021-07-15T20:55:00Z</dcterms:modified>
</cp:coreProperties>
</file>